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0B7" w:rsidRDefault="008D10B7" w:rsidP="00A4361D">
      <w:pPr>
        <w:jc w:val="center"/>
        <w:rPr>
          <w:sz w:val="28"/>
          <w:szCs w:val="28"/>
        </w:rPr>
      </w:pPr>
    </w:p>
    <w:p w:rsidR="008D10B7" w:rsidRDefault="008D10B7" w:rsidP="00A436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Повестка </w:t>
      </w:r>
    </w:p>
    <w:p w:rsidR="008D10B7" w:rsidRDefault="008D10B7" w:rsidP="00A4361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заседания санитарно-противоэпидемической комиссии при администрации Усть-Таркского района Новосибирской области</w:t>
      </w:r>
    </w:p>
    <w:p w:rsidR="008D10B7" w:rsidRDefault="008D10B7" w:rsidP="00A4361D">
      <w:pPr>
        <w:jc w:val="center"/>
        <w:rPr>
          <w:b/>
          <w:sz w:val="32"/>
          <w:szCs w:val="32"/>
        </w:rPr>
      </w:pPr>
    </w:p>
    <w:p w:rsidR="008D10B7" w:rsidRDefault="008D10B7" w:rsidP="00A4361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03.05.2012</w:t>
      </w:r>
      <w:bookmarkStart w:id="0" w:name="_GoBack"/>
      <w:bookmarkEnd w:id="0"/>
      <w:r>
        <w:rPr>
          <w:b/>
          <w:sz w:val="32"/>
          <w:szCs w:val="32"/>
        </w:rPr>
        <w:t xml:space="preserve">   16 -00</w:t>
      </w:r>
    </w:p>
    <w:p w:rsidR="008D10B7" w:rsidRDefault="008D10B7" w:rsidP="00A4361D">
      <w:pPr>
        <w:jc w:val="center"/>
        <w:rPr>
          <w:sz w:val="28"/>
          <w:szCs w:val="28"/>
        </w:rPr>
      </w:pPr>
    </w:p>
    <w:p w:rsidR="008D10B7" w:rsidRDefault="008D10B7" w:rsidP="00A4361D">
      <w:pPr>
        <w:jc w:val="center"/>
        <w:rPr>
          <w:sz w:val="28"/>
          <w:szCs w:val="28"/>
        </w:rPr>
      </w:pPr>
    </w:p>
    <w:p w:rsidR="008D10B7" w:rsidRDefault="008D10B7" w:rsidP="00A4361D">
      <w:pPr>
        <w:rPr>
          <w:sz w:val="28"/>
          <w:szCs w:val="28"/>
        </w:rPr>
      </w:pPr>
      <w:r>
        <w:rPr>
          <w:sz w:val="28"/>
          <w:szCs w:val="28"/>
        </w:rPr>
        <w:t>1.  «</w:t>
      </w:r>
      <w:r>
        <w:rPr>
          <w:color w:val="000000"/>
          <w:sz w:val="28"/>
          <w:szCs w:val="28"/>
        </w:rPr>
        <w:t>О состоянии заболеваемости клещевым энцефалитом   в Усть-Таркском районе</w:t>
      </w:r>
      <w:r>
        <w:rPr>
          <w:bCs/>
          <w:sz w:val="28"/>
          <w:szCs w:val="28"/>
        </w:rPr>
        <w:t>».</w:t>
      </w:r>
    </w:p>
    <w:p w:rsidR="008D10B7" w:rsidRDefault="008D10B7" w:rsidP="00A4361D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2. «О состоянии инфекционной заболеваемости в Усть-Таркском   районе в 2011 году  и мерах по ее стабилизации в 2012 году</w:t>
      </w:r>
      <w:r>
        <w:rPr>
          <w:bCs/>
          <w:sz w:val="28"/>
          <w:szCs w:val="28"/>
        </w:rPr>
        <w:t>».</w:t>
      </w:r>
    </w:p>
    <w:p w:rsidR="008D10B7" w:rsidRPr="00DA4298" w:rsidRDefault="008D10B7" w:rsidP="00DA42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A4298">
        <w:rPr>
          <w:sz w:val="28"/>
          <w:szCs w:val="28"/>
        </w:rPr>
        <w:t>" О состоянии  заболеваемости</w:t>
      </w:r>
      <w:r>
        <w:rPr>
          <w:sz w:val="28"/>
          <w:szCs w:val="28"/>
        </w:rPr>
        <w:t xml:space="preserve"> </w:t>
      </w:r>
      <w:r w:rsidRPr="00DA4298">
        <w:rPr>
          <w:sz w:val="28"/>
          <w:szCs w:val="28"/>
        </w:rPr>
        <w:t xml:space="preserve">туберкулезом   в Усть-Таркском  районе </w:t>
      </w:r>
    </w:p>
    <w:p w:rsidR="008D10B7" w:rsidRPr="00DA4298" w:rsidRDefault="008D10B7" w:rsidP="00DA4298">
      <w:pPr>
        <w:jc w:val="both"/>
        <w:rPr>
          <w:sz w:val="28"/>
          <w:szCs w:val="28"/>
        </w:rPr>
      </w:pPr>
      <w:r w:rsidRPr="00DA4298">
        <w:rPr>
          <w:sz w:val="28"/>
          <w:szCs w:val="28"/>
        </w:rPr>
        <w:t xml:space="preserve"> в 2011 году  и  мерах по </w:t>
      </w:r>
      <w:r>
        <w:rPr>
          <w:sz w:val="28"/>
          <w:szCs w:val="28"/>
        </w:rPr>
        <w:t xml:space="preserve"> </w:t>
      </w:r>
      <w:r w:rsidRPr="00DA4298">
        <w:rPr>
          <w:sz w:val="28"/>
          <w:szCs w:val="28"/>
        </w:rPr>
        <w:t xml:space="preserve">ее стабилизации в </w:t>
      </w:r>
      <w:smartTag w:uri="urn:schemas-microsoft-com:office:smarttags" w:element="metricconverter">
        <w:smartTagPr>
          <w:attr w:name="ProductID" w:val="2012 г"/>
        </w:smartTagPr>
        <w:r w:rsidRPr="00DA4298">
          <w:rPr>
            <w:sz w:val="28"/>
            <w:szCs w:val="28"/>
          </w:rPr>
          <w:t>2012 г</w:t>
        </w:r>
      </w:smartTag>
      <w:r w:rsidRPr="00DA4298">
        <w:rPr>
          <w:sz w:val="28"/>
          <w:szCs w:val="28"/>
        </w:rPr>
        <w:t>.</w:t>
      </w:r>
    </w:p>
    <w:p w:rsidR="008D10B7" w:rsidRPr="0020307F" w:rsidRDefault="008D10B7" w:rsidP="0020307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0307F">
        <w:rPr>
          <w:sz w:val="28"/>
          <w:szCs w:val="28"/>
        </w:rPr>
        <w:t>" О состоянии  заболеваемости</w:t>
      </w:r>
      <w:r>
        <w:rPr>
          <w:sz w:val="28"/>
          <w:szCs w:val="28"/>
        </w:rPr>
        <w:t xml:space="preserve">  кори </w:t>
      </w:r>
      <w:r w:rsidRPr="0020307F">
        <w:rPr>
          <w:sz w:val="28"/>
          <w:szCs w:val="28"/>
        </w:rPr>
        <w:t xml:space="preserve">  в Усть-Таркском  районе </w:t>
      </w:r>
    </w:p>
    <w:p w:rsidR="008D10B7" w:rsidRPr="0020307F" w:rsidRDefault="008D10B7" w:rsidP="0020307F">
      <w:pPr>
        <w:jc w:val="both"/>
        <w:rPr>
          <w:sz w:val="28"/>
          <w:szCs w:val="28"/>
        </w:rPr>
      </w:pPr>
      <w:r w:rsidRPr="0020307F">
        <w:rPr>
          <w:sz w:val="28"/>
          <w:szCs w:val="28"/>
        </w:rPr>
        <w:t xml:space="preserve"> в 2011 году  и  мерах по ее стабилизации в </w:t>
      </w:r>
      <w:smartTag w:uri="urn:schemas-microsoft-com:office:smarttags" w:element="metricconverter">
        <w:smartTagPr>
          <w:attr w:name="ProductID" w:val="2012 г"/>
        </w:smartTagPr>
        <w:r w:rsidRPr="0020307F">
          <w:rPr>
            <w:sz w:val="28"/>
            <w:szCs w:val="28"/>
          </w:rPr>
          <w:t>2012 г</w:t>
        </w:r>
      </w:smartTag>
      <w:r w:rsidRPr="0020307F">
        <w:rPr>
          <w:sz w:val="28"/>
          <w:szCs w:val="28"/>
        </w:rPr>
        <w:t>.</w:t>
      </w:r>
    </w:p>
    <w:p w:rsidR="008D10B7" w:rsidRDefault="008D10B7" w:rsidP="00A4361D">
      <w:pPr>
        <w:jc w:val="both"/>
        <w:rPr>
          <w:sz w:val="28"/>
          <w:szCs w:val="28"/>
        </w:rPr>
      </w:pPr>
    </w:p>
    <w:p w:rsidR="008D10B7" w:rsidRDefault="008D10B7" w:rsidP="00A4361D">
      <w:pPr>
        <w:rPr>
          <w:sz w:val="28"/>
          <w:szCs w:val="28"/>
        </w:rPr>
      </w:pPr>
      <w:r>
        <w:rPr>
          <w:sz w:val="28"/>
          <w:szCs w:val="28"/>
        </w:rPr>
        <w:t>Докладчик: начальник   территориального отдела Управления Роспотребнадзора по Новосибирской области в Чановском районе  Бабинцев Олег Владимирович</w:t>
      </w:r>
    </w:p>
    <w:p w:rsidR="008D10B7" w:rsidRDefault="008D10B7" w:rsidP="00A4361D">
      <w:pPr>
        <w:rPr>
          <w:sz w:val="28"/>
          <w:szCs w:val="28"/>
        </w:rPr>
      </w:pPr>
      <w:r>
        <w:rPr>
          <w:sz w:val="28"/>
          <w:szCs w:val="28"/>
        </w:rPr>
        <w:t>3. Обсуждения, обмен мнениями</w:t>
      </w:r>
    </w:p>
    <w:p w:rsidR="008D10B7" w:rsidRDefault="008D10B7" w:rsidP="00A4361D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D10B7" w:rsidRDefault="008D10B7" w:rsidP="00A4361D">
      <w:pPr>
        <w:jc w:val="right"/>
        <w:rPr>
          <w:sz w:val="28"/>
          <w:szCs w:val="28"/>
        </w:rPr>
      </w:pPr>
    </w:p>
    <w:p w:rsidR="008D10B7" w:rsidRDefault="008D10B7" w:rsidP="00A4361D">
      <w:pPr>
        <w:rPr>
          <w:sz w:val="28"/>
          <w:szCs w:val="28"/>
        </w:rPr>
      </w:pPr>
    </w:p>
    <w:p w:rsidR="008D10B7" w:rsidRDefault="008D10B7" w:rsidP="00A4361D">
      <w:pPr>
        <w:rPr>
          <w:sz w:val="28"/>
          <w:szCs w:val="28"/>
        </w:rPr>
      </w:pPr>
    </w:p>
    <w:p w:rsidR="008D10B7" w:rsidRDefault="008D10B7" w:rsidP="00A4361D">
      <w:pPr>
        <w:rPr>
          <w:sz w:val="28"/>
          <w:szCs w:val="28"/>
        </w:rPr>
      </w:pPr>
    </w:p>
    <w:p w:rsidR="008D10B7" w:rsidRDefault="008D10B7" w:rsidP="00A4361D">
      <w:pPr>
        <w:jc w:val="center"/>
        <w:rPr>
          <w:sz w:val="28"/>
          <w:szCs w:val="28"/>
        </w:rPr>
      </w:pPr>
      <w:r>
        <w:rPr>
          <w:sz w:val="28"/>
          <w:szCs w:val="28"/>
        </w:rPr>
        <w:t>Члены санитарно-противоэпидемической комиссии</w:t>
      </w:r>
    </w:p>
    <w:p w:rsidR="008D10B7" w:rsidRDefault="008D10B7" w:rsidP="00A4361D">
      <w:pPr>
        <w:jc w:val="center"/>
        <w:rPr>
          <w:sz w:val="28"/>
          <w:szCs w:val="28"/>
        </w:rPr>
      </w:pPr>
    </w:p>
    <w:p w:rsidR="008D10B7" w:rsidRDefault="008D10B7" w:rsidP="00A4361D">
      <w:pPr>
        <w:ind w:left="360"/>
        <w:rPr>
          <w:sz w:val="28"/>
          <w:szCs w:val="28"/>
        </w:rPr>
      </w:pPr>
      <w:r>
        <w:rPr>
          <w:sz w:val="28"/>
          <w:szCs w:val="28"/>
        </w:rPr>
        <w:t>1. Яконюк Л.В. – председатель комиссии</w:t>
      </w:r>
    </w:p>
    <w:p w:rsidR="008D10B7" w:rsidRDefault="008D10B7" w:rsidP="00A4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Бабинцев О.В.- Начальник территориального отдела Управления Роспотребнадзора по Новосибирской области в Чановском районе  </w:t>
      </w:r>
    </w:p>
    <w:p w:rsidR="008D10B7" w:rsidRDefault="008D10B7" w:rsidP="00A436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Кузлякин С.А. - Главный государственный ветеринарный врач Усть-Таркского района</w:t>
      </w:r>
    </w:p>
    <w:p w:rsidR="008D10B7" w:rsidRDefault="008D10B7" w:rsidP="00A4361D">
      <w:pPr>
        <w:ind w:left="360"/>
        <w:rPr>
          <w:sz w:val="28"/>
          <w:szCs w:val="28"/>
        </w:rPr>
      </w:pPr>
      <w:r>
        <w:rPr>
          <w:sz w:val="28"/>
          <w:szCs w:val="28"/>
        </w:rPr>
        <w:t>4.Грушицкий Б.В. – начальник управления  образования</w:t>
      </w:r>
    </w:p>
    <w:p w:rsidR="008D10B7" w:rsidRDefault="008D10B7" w:rsidP="00A4361D">
      <w:pPr>
        <w:ind w:left="360"/>
        <w:rPr>
          <w:sz w:val="28"/>
          <w:szCs w:val="28"/>
        </w:rPr>
      </w:pPr>
      <w:r>
        <w:rPr>
          <w:sz w:val="28"/>
          <w:szCs w:val="28"/>
        </w:rPr>
        <w:t>5. Синяков Н.И. – глава Администрации  Усть-Таркского  с/совета</w:t>
      </w:r>
    </w:p>
    <w:p w:rsidR="008D10B7" w:rsidRDefault="008D10B7" w:rsidP="00A4361D">
      <w:pPr>
        <w:ind w:left="360"/>
        <w:rPr>
          <w:sz w:val="28"/>
          <w:szCs w:val="28"/>
        </w:rPr>
      </w:pPr>
      <w:r>
        <w:rPr>
          <w:sz w:val="28"/>
          <w:szCs w:val="28"/>
        </w:rPr>
        <w:t>6. Лихачёв В.Н. – главный специалист охраны природных ресурсов и окружающей среды</w:t>
      </w:r>
    </w:p>
    <w:p w:rsidR="008D10B7" w:rsidRDefault="008D10B7" w:rsidP="00A4361D">
      <w:pPr>
        <w:ind w:left="360"/>
        <w:rPr>
          <w:sz w:val="28"/>
          <w:szCs w:val="28"/>
        </w:rPr>
      </w:pPr>
      <w:r>
        <w:rPr>
          <w:sz w:val="28"/>
          <w:szCs w:val="28"/>
        </w:rPr>
        <w:t>7. Барт Н.Е. –  Директор МБУ НСО «КЦСОН Усть-Таркского района Новосибирской области»</w:t>
      </w:r>
    </w:p>
    <w:p w:rsidR="008D10B7" w:rsidRPr="00EB5CC8" w:rsidRDefault="008D10B7" w:rsidP="00E900BD">
      <w:pPr>
        <w:tabs>
          <w:tab w:val="left" w:pos="0"/>
        </w:tabs>
        <w:rPr>
          <w:sz w:val="28"/>
        </w:rPr>
      </w:pPr>
      <w:r>
        <w:rPr>
          <w:sz w:val="28"/>
          <w:szCs w:val="28"/>
        </w:rPr>
        <w:t xml:space="preserve">      8.Сороквашин В.Н. –  </w:t>
      </w:r>
      <w:r w:rsidRPr="00EB5CC8">
        <w:rPr>
          <w:sz w:val="28"/>
        </w:rPr>
        <w:t xml:space="preserve">начальник отделения полиции «Усть-Таркское»  МО МВД России «Татарский»  </w:t>
      </w:r>
    </w:p>
    <w:p w:rsidR="008D10B7" w:rsidRDefault="008D10B7" w:rsidP="00A4361D">
      <w:pPr>
        <w:ind w:left="360"/>
        <w:rPr>
          <w:sz w:val="28"/>
          <w:szCs w:val="28"/>
        </w:rPr>
      </w:pPr>
      <w:r>
        <w:rPr>
          <w:sz w:val="28"/>
          <w:szCs w:val="28"/>
        </w:rPr>
        <w:t>9. Моржов А.Ю. – начальник отдела территориальной безопасности, чрезвычай ных ситуаций мобилизационной работы администрации Усть-Таркского района</w:t>
      </w:r>
    </w:p>
    <w:p w:rsidR="008D10B7" w:rsidRDefault="008D10B7" w:rsidP="00A4361D">
      <w:pPr>
        <w:ind w:left="360"/>
        <w:rPr>
          <w:sz w:val="28"/>
          <w:szCs w:val="28"/>
        </w:rPr>
      </w:pPr>
      <w:r>
        <w:rPr>
          <w:sz w:val="28"/>
          <w:szCs w:val="28"/>
        </w:rPr>
        <w:t>10. Коваленко Н.В. – главный врач  ГБУЗ  НСО Усть-Таркской ЦРБ</w:t>
      </w:r>
    </w:p>
    <w:p w:rsidR="008D10B7" w:rsidRDefault="008D10B7" w:rsidP="00A4361D">
      <w:pPr>
        <w:ind w:left="360"/>
        <w:rPr>
          <w:sz w:val="28"/>
          <w:szCs w:val="28"/>
        </w:rPr>
      </w:pPr>
      <w:r>
        <w:rPr>
          <w:sz w:val="28"/>
          <w:szCs w:val="28"/>
        </w:rPr>
        <w:t>11. Маслак Н.И. – старший  специалист территориального отдела Управления Роспотребнадзора по Новосибирской области в Чановском районе.</w:t>
      </w:r>
    </w:p>
    <w:p w:rsidR="008D10B7" w:rsidRDefault="008D10B7"/>
    <w:sectPr w:rsidR="008D10B7" w:rsidSect="00085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4009"/>
    <w:rsid w:val="00085587"/>
    <w:rsid w:val="0020307F"/>
    <w:rsid w:val="002C0877"/>
    <w:rsid w:val="006D1E30"/>
    <w:rsid w:val="00774009"/>
    <w:rsid w:val="008D10B7"/>
    <w:rsid w:val="00950515"/>
    <w:rsid w:val="009B14A9"/>
    <w:rsid w:val="009C4A1C"/>
    <w:rsid w:val="00A4361D"/>
    <w:rsid w:val="00DA4298"/>
    <w:rsid w:val="00E900BD"/>
    <w:rsid w:val="00EB5CC8"/>
    <w:rsid w:val="00F4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61D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13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2</Pages>
  <Words>284</Words>
  <Characters>1620</Characters>
  <Application>Microsoft Office Outlook</Application>
  <DocSecurity>0</DocSecurity>
  <Lines>0</Lines>
  <Paragraphs>0</Paragraphs>
  <ScaleCrop>false</ScaleCrop>
  <Company>СЭС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СЭС</dc:creator>
  <cp:keywords/>
  <dc:description/>
  <cp:lastModifiedBy>FuckYouBill</cp:lastModifiedBy>
  <cp:revision>9</cp:revision>
  <cp:lastPrinted>2012-05-03T05:00:00Z</cp:lastPrinted>
  <dcterms:created xsi:type="dcterms:W3CDTF">2012-04-25T09:00:00Z</dcterms:created>
  <dcterms:modified xsi:type="dcterms:W3CDTF">2012-05-03T05:02:00Z</dcterms:modified>
</cp:coreProperties>
</file>